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67075A" w14:textId="77777777" w:rsidR="00A6396A" w:rsidRPr="00A6396A" w:rsidRDefault="00A6396A" w:rsidP="00A6396A">
      <w:pPr>
        <w:jc w:val="center"/>
      </w:pPr>
      <w:r w:rsidRPr="00A6396A">
        <w:rPr>
          <w:b/>
          <w:bCs/>
        </w:rPr>
        <w:t>党员公开承诺书</w:t>
      </w:r>
    </w:p>
    <w:p w14:paraId="1D91C85C" w14:textId="77777777" w:rsidR="00A6396A" w:rsidRPr="00A6396A" w:rsidRDefault="00A6396A" w:rsidP="00A6396A">
      <w:pPr>
        <w:jc w:val="center"/>
      </w:pPr>
      <w:r w:rsidRPr="00A6396A">
        <w:t>（</w:t>
      </w:r>
      <w:r w:rsidRPr="00A6396A">
        <w:rPr>
          <w:u w:val="single"/>
        </w:rPr>
        <w:t xml:space="preserve"> 2010 </w:t>
      </w:r>
      <w:r w:rsidRPr="00A6396A">
        <w:t>年度）</w:t>
      </w:r>
    </w:p>
    <w:p w14:paraId="7CC041E4" w14:textId="77777777" w:rsidR="00A6396A" w:rsidRPr="00A6396A" w:rsidRDefault="00A6396A" w:rsidP="00A6396A"/>
    <w:tbl>
      <w:tblPr>
        <w:tblW w:w="92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1393"/>
        <w:gridCol w:w="1297"/>
        <w:gridCol w:w="1113"/>
        <w:gridCol w:w="927"/>
        <w:gridCol w:w="1750"/>
        <w:gridCol w:w="681"/>
        <w:gridCol w:w="926"/>
      </w:tblGrid>
      <w:tr w:rsidR="00A6396A" w:rsidRPr="00A6396A" w14:paraId="21A5720B" w14:textId="77777777" w:rsidTr="00A6396A">
        <w:trPr>
          <w:trHeight w:val="1080"/>
        </w:trPr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76ACCB2D" w14:textId="77777777" w:rsidR="006F6983" w:rsidRPr="00A6396A" w:rsidRDefault="00A6396A" w:rsidP="00A6396A">
            <w:pPr>
              <w:jc w:val="center"/>
            </w:pPr>
            <w:r w:rsidRPr="00A6396A">
              <w:t>党员姓名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5DFB6738" w14:textId="5B3FD28E" w:rsidR="006F6983" w:rsidRPr="00A6396A" w:rsidRDefault="006414B2" w:rsidP="00A6396A">
            <w:pPr>
              <w:jc w:val="center"/>
            </w:pPr>
            <w:r>
              <w:rPr>
                <w:rFonts w:hint="eastAsia"/>
              </w:rPr>
              <w:t>林婉贞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10B3C283" w14:textId="77777777" w:rsidR="006F6983" w:rsidRPr="00A6396A" w:rsidRDefault="00A6396A" w:rsidP="00A6396A">
            <w:pPr>
              <w:jc w:val="center"/>
            </w:pPr>
            <w:r w:rsidRPr="00A6396A">
              <w:t>性别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5B39D608" w14:textId="77777777" w:rsidR="006F6983" w:rsidRPr="00A6396A" w:rsidRDefault="00A6396A" w:rsidP="00A6396A">
            <w:pPr>
              <w:jc w:val="center"/>
            </w:pPr>
            <w:r w:rsidRPr="00A6396A">
              <w:t>女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54D4E4D2" w14:textId="77777777" w:rsidR="006F6983" w:rsidRPr="00A6396A" w:rsidRDefault="00A6396A" w:rsidP="00A6396A">
            <w:pPr>
              <w:jc w:val="center"/>
            </w:pPr>
            <w:r w:rsidRPr="00A6396A">
              <w:t>出生年月</w:t>
            </w:r>
          </w:p>
        </w:tc>
        <w:tc>
          <w:tcPr>
            <w:tcW w:w="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065B260F" w14:textId="5EE579E2" w:rsidR="006F6983" w:rsidRPr="00A6396A" w:rsidRDefault="00DA55B2" w:rsidP="00DA55B2">
            <w:pPr>
              <w:jc w:val="center"/>
            </w:pPr>
            <w:r>
              <w:t>19</w:t>
            </w:r>
            <w:r w:rsidR="006414B2">
              <w:rPr>
                <w:rFonts w:hint="eastAsia"/>
              </w:rPr>
              <w:t>90</w:t>
            </w:r>
            <w:r w:rsidR="00A6396A" w:rsidRPr="00A6396A">
              <w:t>年</w:t>
            </w:r>
            <w:r w:rsidR="006414B2">
              <w:rPr>
                <w:rFonts w:hint="eastAsia"/>
              </w:rPr>
              <w:t>1</w:t>
            </w:r>
            <w:r w:rsidR="00A6396A" w:rsidRPr="00A6396A">
              <w:t>月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71CFB1C9" w14:textId="77777777" w:rsidR="006F6983" w:rsidRPr="00A6396A" w:rsidRDefault="00A6396A" w:rsidP="00A6396A">
            <w:pPr>
              <w:jc w:val="center"/>
            </w:pPr>
            <w:r w:rsidRPr="00A6396A">
              <w:t>民族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47E46FE5" w14:textId="77777777" w:rsidR="006F6983" w:rsidRPr="00A6396A" w:rsidRDefault="00A6396A" w:rsidP="00A6396A">
            <w:pPr>
              <w:jc w:val="center"/>
            </w:pPr>
            <w:r w:rsidRPr="00A6396A">
              <w:t>汉</w:t>
            </w:r>
          </w:p>
        </w:tc>
      </w:tr>
      <w:tr w:rsidR="00A6396A" w:rsidRPr="00A6396A" w14:paraId="7EE25241" w14:textId="77777777" w:rsidTr="00A6396A">
        <w:trPr>
          <w:trHeight w:val="780"/>
        </w:trPr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6314DF45" w14:textId="77777777" w:rsidR="006F6983" w:rsidRPr="00A6396A" w:rsidRDefault="00A6396A" w:rsidP="00A6396A">
            <w:pPr>
              <w:jc w:val="center"/>
            </w:pPr>
            <w:r w:rsidRPr="00A6396A">
              <w:t>所在党支部</w:t>
            </w:r>
          </w:p>
        </w:tc>
        <w:tc>
          <w:tcPr>
            <w:tcW w:w="206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32C63AA6" w14:textId="77777777" w:rsidR="006F6983" w:rsidRPr="00A6396A" w:rsidRDefault="00A6396A" w:rsidP="00A6396A">
            <w:pPr>
              <w:jc w:val="center"/>
            </w:pPr>
            <w:r w:rsidRPr="00A6396A">
              <w:t>泉州师范学院外国语学院商务日语学生党支部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79C4D150" w14:textId="77777777" w:rsidR="006F6983" w:rsidRPr="00A6396A" w:rsidRDefault="00A6396A" w:rsidP="00A6396A">
            <w:pPr>
              <w:jc w:val="center"/>
            </w:pPr>
            <w:r w:rsidRPr="00A6396A">
              <w:t>入党时间</w:t>
            </w:r>
          </w:p>
        </w:tc>
        <w:tc>
          <w:tcPr>
            <w:tcW w:w="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0E9ED031" w14:textId="10FB21F5" w:rsidR="006F6983" w:rsidRPr="00A6396A" w:rsidRDefault="00DA55B2" w:rsidP="00A6396A">
            <w:pPr>
              <w:jc w:val="center"/>
            </w:pPr>
            <w:r>
              <w:t>2</w:t>
            </w:r>
            <w:r>
              <w:rPr>
                <w:rFonts w:hint="eastAsia"/>
              </w:rPr>
              <w:t>010</w:t>
            </w:r>
            <w:r w:rsidR="00A6396A" w:rsidRPr="00A6396A">
              <w:t>年</w:t>
            </w:r>
            <w:r w:rsidR="006414B2">
              <w:rPr>
                <w:rFonts w:hint="eastAsia"/>
              </w:rPr>
              <w:t>4</w:t>
            </w:r>
            <w:r w:rsidR="00A6396A" w:rsidRPr="00A6396A">
              <w:t>月</w:t>
            </w:r>
            <w:r w:rsidR="006414B2">
              <w:rPr>
                <w:rFonts w:hint="eastAsia"/>
              </w:rPr>
              <w:t>15</w:t>
            </w:r>
            <w:r w:rsidR="00A6396A">
              <w:rPr>
                <w:rFonts w:hint="eastAsia"/>
              </w:rPr>
              <w:t>日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7DA5B174" w14:textId="77777777" w:rsidR="006F6983" w:rsidRPr="00A6396A" w:rsidRDefault="00A6396A" w:rsidP="00A6396A">
            <w:pPr>
              <w:ind w:leftChars="50" w:left="105"/>
              <w:jc w:val="center"/>
            </w:pPr>
            <w:r>
              <w:rPr>
                <w:rFonts w:hint="eastAsia"/>
              </w:rPr>
              <w:t>文化</w:t>
            </w:r>
            <w:r w:rsidRPr="00A6396A">
              <w:t>程度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58959E2F" w14:textId="77777777" w:rsidR="006F6983" w:rsidRPr="00A6396A" w:rsidRDefault="00A6396A" w:rsidP="00A6396A">
            <w:pPr>
              <w:jc w:val="center"/>
            </w:pPr>
            <w:r w:rsidRPr="00A6396A">
              <w:t>大专</w:t>
            </w:r>
          </w:p>
        </w:tc>
      </w:tr>
      <w:tr w:rsidR="00A6396A" w:rsidRPr="00A6396A" w14:paraId="0F0A0FE7" w14:textId="77777777" w:rsidTr="00A6396A">
        <w:trPr>
          <w:trHeight w:val="840"/>
        </w:trPr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4B7A7801" w14:textId="77777777" w:rsidR="00A6396A" w:rsidRPr="00A6396A" w:rsidRDefault="00A6396A" w:rsidP="00A6396A">
            <w:pPr>
              <w:jc w:val="center"/>
            </w:pPr>
            <w:r w:rsidRPr="00A6396A">
              <w:t>工作单位</w:t>
            </w:r>
          </w:p>
          <w:p w14:paraId="345AA9E3" w14:textId="77777777" w:rsidR="006F6983" w:rsidRPr="00A6396A" w:rsidRDefault="00A6396A" w:rsidP="00A6396A">
            <w:pPr>
              <w:jc w:val="center"/>
            </w:pPr>
            <w:r w:rsidRPr="00A6396A">
              <w:t>及职务</w:t>
            </w:r>
          </w:p>
        </w:tc>
        <w:tc>
          <w:tcPr>
            <w:tcW w:w="439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1534360B" w14:textId="60E395D0" w:rsidR="006F6983" w:rsidRPr="00A6396A" w:rsidRDefault="006414B2" w:rsidP="00DA55B2">
            <w:pPr>
              <w:jc w:val="center"/>
            </w:pPr>
            <w:r>
              <w:rPr>
                <w:rFonts w:hint="eastAsia"/>
              </w:rPr>
              <w:t>08</w:t>
            </w:r>
            <w:r>
              <w:rPr>
                <w:rFonts w:hint="eastAsia"/>
              </w:rPr>
              <w:t>商务日语班长</w:t>
            </w:r>
          </w:p>
        </w:tc>
      </w:tr>
      <w:tr w:rsidR="00A6396A" w:rsidRPr="00A6396A" w14:paraId="027B219E" w14:textId="77777777" w:rsidTr="00A6396A">
        <w:trPr>
          <w:trHeight w:val="5160"/>
        </w:trPr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1010C479" w14:textId="77777777" w:rsidR="006F6983" w:rsidRPr="00A6396A" w:rsidRDefault="00A6396A" w:rsidP="00A6396A">
            <w:r w:rsidRPr="00A6396A">
              <w:t>公开承诺事项及完成时限</w:t>
            </w:r>
          </w:p>
        </w:tc>
        <w:tc>
          <w:tcPr>
            <w:tcW w:w="439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71586D3C" w14:textId="7FE637C6" w:rsidR="00DA55B2" w:rsidRPr="00BC249C" w:rsidRDefault="00A6396A" w:rsidP="00921DB7">
            <w:pPr>
              <w:widowControl/>
              <w:spacing w:line="320" w:lineRule="atLeas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6396A">
              <w:t>        </w:t>
            </w:r>
            <w:r w:rsidRPr="00DA55B2">
              <w:t> </w:t>
            </w:r>
            <w:r w:rsidR="006414B2">
              <w:rPr>
                <w:rFonts w:hint="eastAsia"/>
              </w:rPr>
              <w:t>利用在校时间尽可能的通过网络，到图书馆查阅资料，认真学习专业知识，多了解日本经济和政治文化，</w:t>
            </w:r>
            <w:r w:rsidR="00475C38">
              <w:rPr>
                <w:rFonts w:hint="eastAsia"/>
              </w:rPr>
              <w:t>充实自身的教育修养，同时，积极地</w:t>
            </w:r>
            <w:r w:rsidR="006414B2">
              <w:rPr>
                <w:rFonts w:hint="eastAsia"/>
              </w:rPr>
              <w:t>为年底毕业论文做准备，现在开始对一些专业的课题、话题进行深度思考，关注</w:t>
            </w:r>
            <w:r w:rsidR="00475C38">
              <w:rPr>
                <w:rFonts w:hint="eastAsia"/>
              </w:rPr>
              <w:t>时事，与时俱进。认真思考毕业就业问题，制定一个长期的计划，为毕业后的工作做准备。计划在今年年底完成。</w:t>
            </w:r>
            <w:r w:rsidR="00475C38" w:rsidRPr="00BC249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  <w:p w14:paraId="3ACA1F86" w14:textId="0A2AB8B7" w:rsidR="00A6396A" w:rsidRDefault="00A6396A" w:rsidP="00A6396A">
            <w:r w:rsidRPr="00A6396A">
              <w:rPr>
                <w:rFonts w:hint="eastAsia"/>
              </w:rPr>
              <w:t xml:space="preserve">          </w:t>
            </w:r>
            <w:r w:rsidR="00921DB7"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 xml:space="preserve">             </w:t>
            </w:r>
          </w:p>
          <w:p w14:paraId="77283569" w14:textId="4B4C0094" w:rsidR="00A6396A" w:rsidRDefault="00A6396A" w:rsidP="00A6396A">
            <w:pPr>
              <w:ind w:firstLineChars="2300" w:firstLine="4830"/>
            </w:pPr>
            <w:r w:rsidRPr="00A6396A">
              <w:t>（签名）</w:t>
            </w:r>
            <w:r w:rsidR="00921DB7">
              <w:rPr>
                <w:rFonts w:hint="eastAsia"/>
              </w:rPr>
              <w:t xml:space="preserve">  </w:t>
            </w:r>
            <w:r w:rsidR="00475C38">
              <w:rPr>
                <w:rFonts w:hint="eastAsia"/>
              </w:rPr>
              <w:t>林婉贞</w:t>
            </w:r>
          </w:p>
          <w:p w14:paraId="5C960643" w14:textId="1894DEB2" w:rsidR="006F6983" w:rsidRPr="00A6396A" w:rsidRDefault="00A6396A" w:rsidP="00A6396A">
            <w:pPr>
              <w:ind w:firstLineChars="2900" w:firstLine="6090"/>
            </w:pPr>
            <w:r>
              <w:rPr>
                <w:rFonts w:hint="eastAsia"/>
              </w:rPr>
              <w:t>2010</w:t>
            </w:r>
            <w:r w:rsidRPr="00A6396A">
              <w:t>年</w:t>
            </w:r>
            <w:r w:rsidRPr="00A6396A">
              <w:t xml:space="preserve"> </w:t>
            </w:r>
            <w:r w:rsidR="00F55FA2">
              <w:rPr>
                <w:rFonts w:hint="eastAsia"/>
              </w:rPr>
              <w:t>9</w:t>
            </w:r>
            <w:r w:rsidRPr="00A6396A">
              <w:t>  </w:t>
            </w:r>
            <w:r w:rsidRPr="00A6396A">
              <w:t>月</w:t>
            </w:r>
            <w:r w:rsidR="00F55FA2">
              <w:rPr>
                <w:rFonts w:hint="eastAsia"/>
              </w:rPr>
              <w:t>10</w:t>
            </w:r>
            <w:r w:rsidRPr="00A6396A">
              <w:t xml:space="preserve">   </w:t>
            </w:r>
            <w:r w:rsidRPr="00A6396A">
              <w:t>日</w:t>
            </w:r>
          </w:p>
        </w:tc>
      </w:tr>
      <w:tr w:rsidR="00A6396A" w:rsidRPr="00A6396A" w14:paraId="5724499E" w14:textId="77777777" w:rsidTr="00A6396A">
        <w:trPr>
          <w:trHeight w:val="2140"/>
        </w:trPr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48C565BE" w14:textId="77777777" w:rsidR="00A6396A" w:rsidRPr="00A6396A" w:rsidRDefault="00A6396A" w:rsidP="00A6396A">
            <w:r w:rsidRPr="00A6396A">
              <w:t>党支部</w:t>
            </w:r>
          </w:p>
          <w:p w14:paraId="57DCFE78" w14:textId="77777777" w:rsidR="006F6983" w:rsidRPr="00A6396A" w:rsidRDefault="00A6396A" w:rsidP="00A6396A">
            <w:r w:rsidRPr="00A6396A">
              <w:t>审定意见</w:t>
            </w:r>
          </w:p>
        </w:tc>
        <w:tc>
          <w:tcPr>
            <w:tcW w:w="439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541B2745" w14:textId="10D18E14" w:rsidR="00A6396A" w:rsidRPr="00A6396A" w:rsidRDefault="007C6BD1" w:rsidP="00A6396A"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同意该同志公开承诺事项及完成时限</w:t>
            </w:r>
          </w:p>
          <w:p w14:paraId="30BE6E90" w14:textId="77777777" w:rsidR="00A6396A" w:rsidRPr="00A6396A" w:rsidRDefault="00A6396A" w:rsidP="00A6396A"/>
          <w:p w14:paraId="14A464C1" w14:textId="1F236428" w:rsidR="00A6396A" w:rsidRPr="00A6396A" w:rsidRDefault="00A6396A" w:rsidP="00A6396A">
            <w:pPr>
              <w:rPr>
                <w:rFonts w:hint="eastAsia"/>
              </w:rPr>
            </w:pPr>
            <w:r w:rsidRPr="00A6396A">
              <w:t>         </w:t>
            </w:r>
            <w:r>
              <w:rPr>
                <w:rFonts w:hint="eastAsia"/>
              </w:rPr>
              <w:t xml:space="preserve">                                           </w:t>
            </w:r>
            <w:r w:rsidRPr="00A6396A">
              <w:t>（盖章）</w:t>
            </w:r>
            <w:r w:rsidR="007C6BD1">
              <w:rPr>
                <w:rFonts w:hint="eastAsia"/>
              </w:rPr>
              <w:t>商务日语专业学生党支部</w:t>
            </w:r>
          </w:p>
          <w:p w14:paraId="01B9FCCF" w14:textId="30B3F4D4" w:rsidR="006F6983" w:rsidRPr="00A6396A" w:rsidRDefault="00A6396A" w:rsidP="007C6BD1">
            <w:r w:rsidRPr="00A6396A">
              <w:t>                       </w:t>
            </w:r>
            <w:r>
              <w:rPr>
                <w:rFonts w:hint="eastAsia"/>
              </w:rPr>
              <w:t xml:space="preserve">                                            </w:t>
            </w:r>
            <w:r w:rsidR="007C6BD1">
              <w:rPr>
                <w:rFonts w:hint="eastAsia"/>
              </w:rPr>
              <w:t>2010</w:t>
            </w:r>
            <w:r w:rsidRPr="00A6396A">
              <w:t> </w:t>
            </w:r>
            <w:r w:rsidRPr="00A6396A">
              <w:t>年</w:t>
            </w:r>
            <w:r w:rsidR="007C6BD1">
              <w:rPr>
                <w:rFonts w:hint="eastAsia"/>
              </w:rPr>
              <w:t>9</w:t>
            </w:r>
            <w:r w:rsidRPr="00A6396A">
              <w:t> </w:t>
            </w:r>
            <w:r w:rsidRPr="00A6396A">
              <w:t>月</w:t>
            </w:r>
            <w:r w:rsidR="007C6BD1">
              <w:rPr>
                <w:rFonts w:hint="eastAsia"/>
              </w:rPr>
              <w:t>14</w:t>
            </w:r>
            <w:bookmarkStart w:id="0" w:name="_GoBack"/>
            <w:bookmarkEnd w:id="0"/>
            <w:r w:rsidRPr="00A6396A">
              <w:t> </w:t>
            </w:r>
            <w:r w:rsidRPr="00A6396A">
              <w:t>日</w:t>
            </w:r>
          </w:p>
        </w:tc>
      </w:tr>
    </w:tbl>
    <w:p w14:paraId="262929FD" w14:textId="77777777" w:rsidR="00A6396A" w:rsidRPr="00A6396A" w:rsidRDefault="00A6396A" w:rsidP="00A6396A"/>
    <w:p w14:paraId="143C957F" w14:textId="77777777" w:rsidR="00A6396A" w:rsidRPr="00A6396A" w:rsidRDefault="00A6396A" w:rsidP="00A6396A">
      <w:r w:rsidRPr="00A6396A">
        <w:rPr>
          <w:b/>
          <w:bCs/>
        </w:rPr>
        <w:t>注：</w:t>
      </w:r>
      <w:r w:rsidRPr="00A6396A">
        <w:t>“</w:t>
      </w:r>
      <w:r w:rsidRPr="00A6396A">
        <w:t>公开承诺事项及完成时限</w:t>
      </w:r>
      <w:r w:rsidRPr="00A6396A">
        <w:t>”</w:t>
      </w:r>
      <w:r w:rsidRPr="00A6396A">
        <w:t>栏目写不下的，可另附纸；承诺书一式</w:t>
      </w:r>
      <w:r w:rsidRPr="00A6396A">
        <w:t>3</w:t>
      </w:r>
      <w:r w:rsidRPr="00A6396A">
        <w:t>份，所在党支部存</w:t>
      </w:r>
      <w:r w:rsidRPr="00A6396A">
        <w:t>1</w:t>
      </w:r>
      <w:r w:rsidRPr="00A6396A">
        <w:t>份，承诺人存</w:t>
      </w:r>
      <w:r w:rsidRPr="00A6396A">
        <w:t>1</w:t>
      </w:r>
      <w:r w:rsidRPr="00A6396A">
        <w:t>份，公示</w:t>
      </w:r>
      <w:r w:rsidRPr="00A6396A">
        <w:t>1</w:t>
      </w:r>
      <w:r w:rsidRPr="00A6396A">
        <w:t>份。</w:t>
      </w:r>
    </w:p>
    <w:p w14:paraId="733FE0A8" w14:textId="77777777" w:rsidR="00A6396A" w:rsidRPr="00A6396A" w:rsidRDefault="00A6396A" w:rsidP="00A6396A"/>
    <w:p w14:paraId="749A7DB8" w14:textId="77777777" w:rsidR="00A6396A" w:rsidRPr="00A6396A" w:rsidRDefault="00A6396A" w:rsidP="00A6396A"/>
    <w:p w14:paraId="65D6033D" w14:textId="77777777" w:rsidR="00A6396A" w:rsidRPr="00A6396A" w:rsidRDefault="00A6396A" w:rsidP="00A6396A"/>
    <w:p w14:paraId="5E471DB0" w14:textId="77777777" w:rsidR="00A5633C" w:rsidRDefault="009E4544"/>
    <w:sectPr w:rsidR="00A563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6D1E21" w14:textId="77777777" w:rsidR="009E4544" w:rsidRDefault="009E4544" w:rsidP="00A6396A">
      <w:r>
        <w:separator/>
      </w:r>
    </w:p>
  </w:endnote>
  <w:endnote w:type="continuationSeparator" w:id="0">
    <w:p w14:paraId="63C358C4" w14:textId="77777777" w:rsidR="009E4544" w:rsidRDefault="009E4544" w:rsidP="00A63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B6A68C" w14:textId="77777777" w:rsidR="009E4544" w:rsidRDefault="009E4544" w:rsidP="00A6396A">
      <w:r>
        <w:separator/>
      </w:r>
    </w:p>
  </w:footnote>
  <w:footnote w:type="continuationSeparator" w:id="0">
    <w:p w14:paraId="36822807" w14:textId="77777777" w:rsidR="009E4544" w:rsidRDefault="009E4544" w:rsidP="00A639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AB0"/>
    <w:rsid w:val="00073CA3"/>
    <w:rsid w:val="002E07FD"/>
    <w:rsid w:val="003040B1"/>
    <w:rsid w:val="00475C38"/>
    <w:rsid w:val="006414B2"/>
    <w:rsid w:val="006F6983"/>
    <w:rsid w:val="00772AB0"/>
    <w:rsid w:val="007C6BD1"/>
    <w:rsid w:val="00921DB7"/>
    <w:rsid w:val="009957AD"/>
    <w:rsid w:val="009E4544"/>
    <w:rsid w:val="00A6396A"/>
    <w:rsid w:val="00BC5522"/>
    <w:rsid w:val="00DA55B2"/>
    <w:rsid w:val="00F5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068C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39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39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39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396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39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39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39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39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9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6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8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C98D2-58EF-4AA4-B2AF-1E6CD6FE8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smile</dc:creator>
  <cp:lastModifiedBy>沈日中</cp:lastModifiedBy>
  <cp:revision>4</cp:revision>
  <dcterms:created xsi:type="dcterms:W3CDTF">2010-09-11T08:12:00Z</dcterms:created>
  <dcterms:modified xsi:type="dcterms:W3CDTF">2010-09-14T06:40:00Z</dcterms:modified>
</cp:coreProperties>
</file>